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DDD338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S1-254109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B56B1B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B6121">
        <w:rPr>
          <w:rFonts w:ascii="Arial" w:hAnsi="Arial" w:cs="Arial"/>
          <w:b/>
          <w:sz w:val="22"/>
          <w:szCs w:val="22"/>
        </w:rPr>
        <w:t>[</w:t>
      </w:r>
      <w:r w:rsidR="009B6121" w:rsidRPr="009B612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B6121">
        <w:rPr>
          <w:rFonts w:ascii="Arial" w:hAnsi="Arial" w:cs="Arial"/>
          <w:b/>
          <w:sz w:val="22"/>
          <w:szCs w:val="22"/>
        </w:rPr>
        <w:t xml:space="preserve">] </w:t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B7B9F78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B6121">
        <w:rPr>
          <w:rFonts w:ascii="Arial" w:hAnsi="Arial" w:cs="Arial"/>
          <w:b/>
          <w:sz w:val="22"/>
          <w:szCs w:val="22"/>
        </w:rPr>
        <w:t>Qualcomm [</w:t>
      </w:r>
      <w:r w:rsidR="001C5CF7" w:rsidRPr="009B6121">
        <w:rPr>
          <w:rFonts w:ascii="Arial" w:hAnsi="Arial" w:cs="Arial"/>
          <w:b/>
          <w:sz w:val="22"/>
          <w:szCs w:val="22"/>
          <w:highlight w:val="yellow"/>
        </w:rPr>
        <w:t>SA1</w:t>
      </w:r>
      <w:r w:rsidR="009B6121">
        <w:rPr>
          <w:rFonts w:ascii="Arial" w:hAnsi="Arial" w:cs="Arial"/>
          <w:b/>
          <w:sz w:val="22"/>
          <w:szCs w:val="22"/>
        </w:rPr>
        <w:t>]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B4221A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11FE" w:rsidRPr="00A511FE">
        <w:rPr>
          <w:rFonts w:ascii="Arial" w:hAnsi="Arial" w:cs="Arial"/>
          <w:bCs/>
          <w:highlight w:val="yellow"/>
        </w:rPr>
        <w:t>CR XXXX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4F2DD49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for more than one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C28F" w14:textId="77777777" w:rsidR="0049476C" w:rsidRDefault="0049476C">
      <w:pPr>
        <w:spacing w:after="0"/>
      </w:pPr>
      <w:r>
        <w:separator/>
      </w:r>
    </w:p>
  </w:endnote>
  <w:endnote w:type="continuationSeparator" w:id="0">
    <w:p w14:paraId="4253D7EB" w14:textId="77777777" w:rsidR="0049476C" w:rsidRDefault="00494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FF2F" w14:textId="77777777" w:rsidR="0049476C" w:rsidRDefault="0049476C">
      <w:pPr>
        <w:spacing w:after="0"/>
      </w:pPr>
      <w:r>
        <w:separator/>
      </w:r>
    </w:p>
  </w:footnote>
  <w:footnote w:type="continuationSeparator" w:id="0">
    <w:p w14:paraId="26634E12" w14:textId="77777777" w:rsidR="0049476C" w:rsidRDefault="00494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A6DD5"/>
    <w:rsid w:val="007B21D8"/>
    <w:rsid w:val="007E5905"/>
    <w:rsid w:val="007F4F92"/>
    <w:rsid w:val="008163E2"/>
    <w:rsid w:val="0082008C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D15785"/>
    <w:rsid w:val="00D1763F"/>
    <w:rsid w:val="00D721DE"/>
    <w:rsid w:val="00D80C9F"/>
    <w:rsid w:val="00D9419E"/>
    <w:rsid w:val="00DB7EB8"/>
    <w:rsid w:val="00DC2D12"/>
    <w:rsid w:val="00DC68AA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165</Words>
  <Characters>954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42</cp:revision>
  <cp:lastPrinted>2002-04-23T07:10:00Z</cp:lastPrinted>
  <dcterms:created xsi:type="dcterms:W3CDTF">2025-10-30T23:57:00Z</dcterms:created>
  <dcterms:modified xsi:type="dcterms:W3CDTF">2025-11-18T05:23:00Z</dcterms:modified>
</cp:coreProperties>
</file>